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0BCBF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ALEVYN</w:t>
      </w:r>
      <w:r>
        <w:rPr>
          <w:rFonts w:ascii="Times New Roman" w:hAnsi="Times New Roman" w:cs="Times New Roman"/>
          <w:sz w:val="24"/>
          <w:szCs w:val="24"/>
        </w:rPr>
        <w:t xml:space="preserve">        (fl.1496)</w:t>
      </w:r>
    </w:p>
    <w:p w14:paraId="4385A6E1" w14:textId="7F47DDC4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846069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795FE81E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8B3B1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2839D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became apprenticed to Thomas Awodde, cutler(q.v.).</w:t>
      </w:r>
    </w:p>
    <w:p w14:paraId="4AAFF0AE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AB12A76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6D63E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5FF82" w14:textId="77777777" w:rsidR="008B1D22" w:rsidRDefault="008B1D22" w:rsidP="008B1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56D1BD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5DEAC" w14:textId="77777777" w:rsidR="008B1D22" w:rsidRDefault="008B1D22" w:rsidP="009139A6">
      <w:r>
        <w:separator/>
      </w:r>
    </w:p>
  </w:endnote>
  <w:endnote w:type="continuationSeparator" w:id="0">
    <w:p w14:paraId="572E60F8" w14:textId="77777777" w:rsidR="008B1D22" w:rsidRDefault="008B1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66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132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D3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75FF" w14:textId="77777777" w:rsidR="008B1D22" w:rsidRDefault="008B1D22" w:rsidP="009139A6">
      <w:r>
        <w:separator/>
      </w:r>
    </w:p>
  </w:footnote>
  <w:footnote w:type="continuationSeparator" w:id="0">
    <w:p w14:paraId="2A394995" w14:textId="77777777" w:rsidR="008B1D22" w:rsidRDefault="008B1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25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53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EB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D22"/>
    <w:rsid w:val="000666E0"/>
    <w:rsid w:val="002510B7"/>
    <w:rsid w:val="005C130B"/>
    <w:rsid w:val="00826F5C"/>
    <w:rsid w:val="00846069"/>
    <w:rsid w:val="008B1D2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65142"/>
  <w15:chartTrackingRefBased/>
  <w15:docId w15:val="{248014C2-D023-46FD-87B1-30CAB988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2022-08-04T09:24:00Z</dcterms:created>
  <dcterms:modified xsi:type="dcterms:W3CDTF">2023-03-05T13:10:00Z</dcterms:modified>
</cp:coreProperties>
</file>